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5A3" w:rsidRDefault="00B445A3" w:rsidP="00B445A3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Henry WYKE</w:t>
      </w:r>
      <w:r>
        <w:rPr>
          <w:rFonts w:ascii="Times New Roman" w:hAnsi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/>
          <w:sz w:val="24"/>
          <w:szCs w:val="24"/>
        </w:rPr>
        <w:t>fl.1435)</w:t>
      </w:r>
    </w:p>
    <w:p w:rsidR="00B445A3" w:rsidRDefault="00B445A3" w:rsidP="00B445A3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B445A3" w:rsidRDefault="00B445A3" w:rsidP="00B445A3">
      <w:pPr>
        <w:pStyle w:val="Body"/>
        <w:rPr>
          <w:rFonts w:ascii="Times New Roman" w:hAnsi="Times New Roman"/>
          <w:sz w:val="24"/>
          <w:szCs w:val="24"/>
        </w:rPr>
      </w:pPr>
    </w:p>
    <w:p w:rsidR="00B445A3" w:rsidRDefault="00B445A3" w:rsidP="00B445A3">
      <w:pPr>
        <w:pStyle w:val="Body"/>
        <w:rPr>
          <w:rFonts w:ascii="Times New Roman" w:hAnsi="Times New Roman"/>
          <w:sz w:val="24"/>
          <w:szCs w:val="24"/>
        </w:rPr>
      </w:pPr>
    </w:p>
    <w:p w:rsidR="00B445A3" w:rsidRDefault="00B445A3" w:rsidP="00B445A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B445A3" w:rsidRDefault="00B445A3" w:rsidP="00B445A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B445A3" w:rsidRDefault="00B445A3" w:rsidP="00B445A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445A3" w:rsidRDefault="00B445A3" w:rsidP="00B445A3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B445A3" w:rsidRDefault="00B445A3" w:rsidP="00B445A3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B445A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45A3" w:rsidRDefault="00B445A3" w:rsidP="00E71FC3">
      <w:pPr>
        <w:spacing w:after="0" w:line="240" w:lineRule="auto"/>
      </w:pPr>
      <w:r>
        <w:separator/>
      </w:r>
    </w:p>
  </w:endnote>
  <w:endnote w:type="continuationSeparator" w:id="0">
    <w:p w:rsidR="00B445A3" w:rsidRDefault="00B445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45A3" w:rsidRDefault="00B445A3" w:rsidP="00E71FC3">
      <w:pPr>
        <w:spacing w:after="0" w:line="240" w:lineRule="auto"/>
      </w:pPr>
      <w:r>
        <w:separator/>
      </w:r>
    </w:p>
  </w:footnote>
  <w:footnote w:type="continuationSeparator" w:id="0">
    <w:p w:rsidR="00B445A3" w:rsidRDefault="00B445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45A3"/>
    <w:rsid w:val="001A7C09"/>
    <w:rsid w:val="00733BE7"/>
    <w:rsid w:val="00AB52E8"/>
    <w:rsid w:val="00B16D3F"/>
    <w:rsid w:val="00B445A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D17AF47-4082-4F71-ACA8-F205F8775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B445A3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2016-12-14T20:15:00Z</dcterms:created>
  <dcterms:modified xsi:type="dcterms:W3CDTF">2016-12-14T20:16:00Z</dcterms:modified>
</cp:coreProperties>
</file>